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6E2A9" w14:textId="36BD06B9" w:rsidR="00986AFB" w:rsidRDefault="00986AFB">
      <w:pPr>
        <w:pStyle w:val="LSHeader"/>
        <w:pBdr>
          <w:bottom w:val="single" w:sz="6" w:space="1" w:color="auto"/>
        </w:pBdr>
        <w:rPr>
          <w:bCs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Cs/>
        </w:rPr>
        <w:t>3GPP TSG-RAN WG3 Meeting #131</w:t>
      </w:r>
      <w:r>
        <w:rPr>
          <w:bCs/>
        </w:rPr>
        <w:tab/>
        <w:t>R3-26</w:t>
      </w:r>
      <w:r w:rsidR="00067D69">
        <w:rPr>
          <w:bCs/>
        </w:rPr>
        <w:t>0444</w:t>
      </w:r>
    </w:p>
    <w:p w14:paraId="45525B8A" w14:textId="77777777" w:rsidR="00986AFB" w:rsidRDefault="00986AFB" w:rsidP="00986AFB">
      <w:pPr>
        <w:pStyle w:val="LSHeader"/>
        <w:pBdr>
          <w:bottom w:val="single" w:sz="6" w:space="1" w:color="auto"/>
        </w:pBdr>
        <w:rPr>
          <w:lang w:val="sv-SE"/>
        </w:rPr>
      </w:pPr>
      <w:r>
        <w:rPr>
          <w:lang w:val="sv-SE"/>
        </w:rPr>
        <w:t>Goteborg,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30318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3031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30318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1BFC927A" w:rsidR="00954D93" w:rsidRDefault="00FC259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1612</w:t>
            </w:r>
          </w:p>
        </w:tc>
        <w:tc>
          <w:tcPr>
            <w:tcW w:w="709" w:type="dxa"/>
          </w:tcPr>
          <w:p w14:paraId="4F90AA37" w14:textId="77777777" w:rsidR="00954D93" w:rsidRDefault="0030318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232FF056" w:rsidR="00954D93" w:rsidRDefault="00986AF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F90AA39" w14:textId="77777777" w:rsidR="00954D93" w:rsidRDefault="0030318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6269F23C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0C5AB4">
                <w:rPr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1</w:t>
              </w:r>
              <w:r w:rsidR="000C5AB4">
                <w:rPr>
                  <w:b/>
                  <w:sz w:val="28"/>
                  <w:lang w:val="en-US" w:eastAsia="zh-CN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30318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30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30318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3031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3031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30318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5C091C41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  <w:r w:rsidR="00986AFB">
              <w:rPr>
                <w:lang w:val="en-US"/>
              </w:rPr>
              <w:t>, Samsung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30318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71674D67" w:rsidR="00954D93" w:rsidRDefault="00303180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3031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4D779FDC" w:rsidR="00954D93" w:rsidRDefault="00986AF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86AFB">
              <w:t>2026-02-09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CD9E4BD" w:rsidR="00954D93" w:rsidRDefault="000C5AB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30318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1D47E40A" w:rsidR="00954D93" w:rsidRDefault="003031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0C5AB4">
              <w:rPr>
                <w:lang w:val="en-US" w:eastAsia="zh-CN"/>
              </w:rPr>
              <w:t>7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30318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30318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30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6BB16" w14:textId="77777777" w:rsidR="006E0196" w:rsidRPr="0031504E" w:rsidRDefault="006E0196" w:rsidP="006E019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31504E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31504E">
              <w:rPr>
                <w:rFonts w:ascii="Arial" w:hAnsi="Arial"/>
                <w:i/>
              </w:rPr>
              <w:t xml:space="preserve"> 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  <w:r w:rsidRPr="0031504E">
              <w:rPr>
                <w:rFonts w:ascii="Arial" w:hAnsi="Arial"/>
              </w:rPr>
              <w:t>.</w:t>
            </w:r>
          </w:p>
          <w:p w14:paraId="60943187" w14:textId="77777777" w:rsidR="006E0196" w:rsidRPr="0031504E" w:rsidRDefault="006E0196" w:rsidP="006E019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 w:hint="eastAsia"/>
                <w:lang w:val="en-US"/>
              </w:rPr>
              <w:t xml:space="preserve">Update the description of the 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31504E">
              <w:rPr>
                <w:rFonts w:ascii="Arial" w:hAnsi="Arial"/>
                <w:i/>
              </w:rPr>
              <w:t>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</w:p>
          <w:p w14:paraId="303CEFAC" w14:textId="77777777" w:rsidR="006E0196" w:rsidRPr="0031504E" w:rsidRDefault="006E0196" w:rsidP="006E019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</w:rPr>
              <w:t xml:space="preserve">Update the semantics description on the </w:t>
            </w:r>
            <w:r w:rsidRPr="0031504E">
              <w:rPr>
                <w:rFonts w:ascii="Arial" w:hAnsi="Arial"/>
                <w:i/>
              </w:rPr>
              <w:t>Alternative QoS Parameters Set Notify Index</w:t>
            </w:r>
            <w:r w:rsidRPr="0031504E">
              <w:rPr>
                <w:rFonts w:ascii="Arial" w:hAnsi="Arial"/>
              </w:rPr>
              <w:t xml:space="preserve"> IE</w:t>
            </w:r>
          </w:p>
          <w:p w14:paraId="2CC354FB" w14:textId="77777777" w:rsidR="006E0196" w:rsidRDefault="006E0196" w:rsidP="006E0196">
            <w:pPr>
              <w:spacing w:after="0"/>
              <w:rPr>
                <w:lang w:val="en-US" w:eastAsia="zh-CN"/>
              </w:rPr>
            </w:pPr>
          </w:p>
          <w:p w14:paraId="5C9FDD33" w14:textId="77777777" w:rsidR="006E0196" w:rsidRPr="007465CE" w:rsidRDefault="006E0196" w:rsidP="006E0196">
            <w:pPr>
              <w:spacing w:after="0"/>
              <w:rPr>
                <w:b/>
                <w:lang w:eastAsia="zh-CN"/>
              </w:rPr>
            </w:pPr>
            <w:r w:rsidRPr="007465CE">
              <w:rPr>
                <w:b/>
                <w:lang w:eastAsia="zh-CN"/>
              </w:rPr>
              <w:t>Impact Analysis:</w:t>
            </w:r>
          </w:p>
          <w:p w14:paraId="7BF5DA52" w14:textId="77777777" w:rsidR="006E0196" w:rsidRPr="007465CE" w:rsidRDefault="006E0196" w:rsidP="006E0196">
            <w:p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21C5721A" w14:textId="77777777" w:rsidR="006E0196" w:rsidRPr="007465CE" w:rsidRDefault="006E0196" w:rsidP="006E0196">
            <w:pPr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>This CR has no impact with the previous version of the specification (same release)</w:t>
            </w:r>
            <w:r w:rsidRPr="007465CE">
              <w:rPr>
                <w:rFonts w:hint="eastAsia"/>
                <w:lang w:eastAsia="zh-CN"/>
              </w:rPr>
              <w:t>.</w:t>
            </w:r>
            <w:r w:rsidRPr="007465CE">
              <w:rPr>
                <w:lang w:eastAsia="zh-CN"/>
              </w:rPr>
              <w:t xml:space="preserve"> </w:t>
            </w:r>
          </w:p>
          <w:p w14:paraId="4F90AA87" w14:textId="2EB72218" w:rsidR="003D5440" w:rsidRDefault="006E0196" w:rsidP="006E0196">
            <w:pPr>
              <w:spacing w:after="0"/>
              <w:rPr>
                <w:lang w:val="en-US" w:eastAsia="zh-CN"/>
              </w:rPr>
            </w:pPr>
            <w:r w:rsidRPr="007465CE">
              <w:rPr>
                <w:lang w:eastAsia="zh-CN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30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1139FB8D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9.2.3.103, 9.2.3.104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Pr="00FC2599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30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30318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17DFB6AE" w:rsidR="00954D93" w:rsidRPr="00FC2599" w:rsidRDefault="00303180">
            <w:pPr>
              <w:pStyle w:val="CRCoverPage"/>
              <w:spacing w:after="0"/>
              <w:ind w:left="99"/>
            </w:pPr>
            <w:r w:rsidRPr="00FC2599">
              <w:t xml:space="preserve">TS </w:t>
            </w:r>
            <w:r w:rsidRPr="00FC2599">
              <w:rPr>
                <w:lang w:val="en-US"/>
              </w:rPr>
              <w:t>38.4</w:t>
            </w:r>
            <w:r w:rsidR="00881AC3" w:rsidRPr="00FC2599">
              <w:rPr>
                <w:lang w:val="en-US"/>
              </w:rPr>
              <w:t>1</w:t>
            </w:r>
            <w:r w:rsidRPr="00FC2599">
              <w:rPr>
                <w:lang w:val="en-US"/>
              </w:rPr>
              <w:t>3</w:t>
            </w:r>
            <w:r w:rsidRPr="00FC2599">
              <w:t xml:space="preserve"> CR </w:t>
            </w:r>
            <w:r w:rsidR="006E0196" w:rsidRPr="00FC2599">
              <w:t>1375</w:t>
            </w:r>
            <w:r w:rsidRPr="00FC2599">
              <w:t xml:space="preserve"> </w:t>
            </w:r>
          </w:p>
          <w:p w14:paraId="4F90AAA3" w14:textId="73DEA281" w:rsidR="00954D93" w:rsidRPr="00FC2599" w:rsidRDefault="00303180">
            <w:pPr>
              <w:pStyle w:val="CRCoverPage"/>
              <w:spacing w:after="0"/>
              <w:ind w:left="99"/>
            </w:pPr>
            <w:r w:rsidRPr="00FC2599">
              <w:t xml:space="preserve">TS </w:t>
            </w:r>
            <w:r w:rsidRPr="00FC2599">
              <w:rPr>
                <w:lang w:val="en-US"/>
              </w:rPr>
              <w:t>38.473</w:t>
            </w:r>
            <w:r w:rsidRPr="00FC2599">
              <w:t xml:space="preserve"> CR </w:t>
            </w:r>
            <w:r w:rsidR="008B04A7" w:rsidRPr="008B04A7">
              <w:t>1648</w:t>
            </w:r>
            <w:r w:rsidRPr="00FC2599">
              <w:t xml:space="preserve"> </w:t>
            </w:r>
          </w:p>
          <w:p w14:paraId="4F90AAA4" w14:textId="3B2EA375" w:rsidR="00954D93" w:rsidRPr="00FC2599" w:rsidRDefault="00303180">
            <w:pPr>
              <w:pStyle w:val="CRCoverPage"/>
              <w:spacing w:after="0"/>
              <w:ind w:left="99"/>
            </w:pPr>
            <w:r w:rsidRPr="00FC2599">
              <w:t xml:space="preserve">TS </w:t>
            </w:r>
            <w:r w:rsidRPr="00FC2599">
              <w:rPr>
                <w:lang w:val="en-US"/>
              </w:rPr>
              <w:t>37.483</w:t>
            </w:r>
            <w:r w:rsidRPr="00FC2599">
              <w:t xml:space="preserve"> CR </w:t>
            </w:r>
            <w:r w:rsidR="00297A9C">
              <w:t>0</w:t>
            </w:r>
            <w:r w:rsidR="00297A9C" w:rsidRPr="00297A9C">
              <w:t>187</w:t>
            </w:r>
            <w:r w:rsidRPr="00FC2599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3031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30318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3031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3031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30318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3031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30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30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28BFF4B3" w:rsidR="00954D93" w:rsidRDefault="00D10A37">
            <w:pPr>
              <w:pStyle w:val="CRCoverPage"/>
              <w:spacing w:after="0"/>
              <w:ind w:left="100"/>
            </w:pPr>
            <w:r w:rsidRPr="00D10A37">
              <w:t>Rev#1: resubmission to RAN3#131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30318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40" w:name="_Toc44497761"/>
      <w:bookmarkStart w:id="41" w:name="_Toc45108148"/>
      <w:bookmarkStart w:id="42" w:name="_Toc45901768"/>
      <w:bookmarkStart w:id="43" w:name="_Toc51850849"/>
      <w:bookmarkStart w:id="44" w:name="_Toc56693853"/>
      <w:bookmarkStart w:id="45" w:name="_Toc64447397"/>
      <w:bookmarkStart w:id="46" w:name="_Toc66286891"/>
      <w:bookmarkStart w:id="47" w:name="_Toc74151586"/>
      <w:bookmarkStart w:id="48" w:name="_Toc88654059"/>
      <w:bookmarkStart w:id="49" w:name="_Toc97904415"/>
      <w:bookmarkStart w:id="50" w:name="_Toc105175456"/>
      <w:bookmarkStart w:id="51" w:name="_Toc113826486"/>
      <w:bookmarkStart w:id="52" w:name="_Toc175587072"/>
      <w:bookmarkStart w:id="53" w:name="_Toc112756875"/>
      <w:bookmarkStart w:id="54" w:name="_Toc106109228"/>
      <w:bookmarkStart w:id="55" w:name="_Toc45652420"/>
      <w:bookmarkStart w:id="56" w:name="_Toc45658852"/>
      <w:bookmarkStart w:id="57" w:name="_Toc105152424"/>
      <w:bookmarkStart w:id="58" w:name="_Toc107409686"/>
      <w:bookmarkStart w:id="59" w:name="_Toc99123552"/>
      <w:bookmarkStart w:id="60" w:name="_Toc64446407"/>
      <w:bookmarkStart w:id="61" w:name="_Toc105174230"/>
      <w:bookmarkStart w:id="62" w:name="_Toc45720672"/>
      <w:bookmarkStart w:id="63" w:name="_Toc45897939"/>
      <w:bookmarkStart w:id="64" w:name="_Toc88652366"/>
      <w:bookmarkStart w:id="65" w:name="_Toc73982277"/>
      <w:bookmarkStart w:id="66" w:name="_Toc97891409"/>
      <w:bookmarkStart w:id="67" w:name="_Toc200458254"/>
      <w:bookmarkStart w:id="68" w:name="_Toc99662357"/>
      <w:bookmarkStart w:id="69" w:name="_Toc45798550"/>
      <w:bookmarkStart w:id="70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71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72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/>
                <w:sz w:val="18"/>
                <w:lang w:eastAsia="ko-KR"/>
              </w:rPr>
              <w:t>1..</w:t>
            </w:r>
            <w:proofErr w:type="gramEnd"/>
            <w:r w:rsidRPr="00885AA6">
              <w:rPr>
                <w:rFonts w:ascii="Arial" w:eastAsia="Malgun Gothic" w:hAnsi="Arial"/>
                <w:sz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73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74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5" w:name="_CR9_2_3_104"/>
      <w:bookmarkStart w:id="76" w:name="_Toc44497762"/>
      <w:bookmarkStart w:id="77" w:name="_Toc45108149"/>
      <w:bookmarkStart w:id="78" w:name="_Toc45901769"/>
      <w:bookmarkStart w:id="79" w:name="_Toc51850850"/>
      <w:bookmarkStart w:id="80" w:name="_Toc56693854"/>
      <w:bookmarkStart w:id="81" w:name="_Toc64447398"/>
      <w:bookmarkStart w:id="82" w:name="_Toc66286892"/>
      <w:bookmarkStart w:id="83" w:name="_Toc74151587"/>
      <w:bookmarkStart w:id="84" w:name="_Toc88654060"/>
      <w:bookmarkStart w:id="85" w:name="_Toc97904416"/>
      <w:bookmarkStart w:id="86" w:name="_Toc105175457"/>
      <w:bookmarkStart w:id="87" w:name="_Toc113826487"/>
      <w:bookmarkStart w:id="88" w:name="_Toc175587073"/>
      <w:bookmarkEnd w:id="75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0..</w:t>
            </w:r>
            <w:proofErr w:type="gramEnd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89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4F90AAD1" w14:textId="77777777" w:rsidR="00954D93" w:rsidRDefault="0030318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E4ADC" w14:textId="77777777" w:rsidR="00516986" w:rsidRDefault="00516986">
      <w:pPr>
        <w:spacing w:after="0"/>
      </w:pPr>
      <w:r>
        <w:separator/>
      </w:r>
    </w:p>
  </w:endnote>
  <w:endnote w:type="continuationSeparator" w:id="0">
    <w:p w14:paraId="58CE37F6" w14:textId="77777777" w:rsidR="00516986" w:rsidRDefault="005169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86FE1" w14:textId="77777777" w:rsidR="00516986" w:rsidRDefault="00516986">
      <w:pPr>
        <w:spacing w:after="0"/>
      </w:pPr>
      <w:r>
        <w:separator/>
      </w:r>
    </w:p>
  </w:footnote>
  <w:footnote w:type="continuationSeparator" w:id="0">
    <w:p w14:paraId="0D7AA93A" w14:textId="77777777" w:rsidR="00516986" w:rsidRDefault="005169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30318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12250948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67D6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5AB4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97A9C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180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51AF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16986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C7161"/>
    <w:rsid w:val="006D1F1F"/>
    <w:rsid w:val="006D5F02"/>
    <w:rsid w:val="006E0196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314C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04A7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86AFB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0A37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2599"/>
    <w:rsid w:val="00FC5084"/>
    <w:rsid w:val="00FD2347"/>
    <w:rsid w:val="00FD558C"/>
    <w:rsid w:val="00FE6C21"/>
    <w:rsid w:val="00FF0DB0"/>
    <w:rsid w:val="00FF32FE"/>
    <w:rsid w:val="00FF405E"/>
    <w:rsid w:val="00FF73E1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  <w:style w:type="paragraph" w:customStyle="1" w:styleId="LSHeader">
    <w:name w:val="LSHeader"/>
    <w:rsid w:val="00986AFB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597</Words>
  <Characters>3909</Characters>
  <Application>Microsoft Office Word</Application>
  <DocSecurity>0</DocSecurity>
  <Lines>32</Lines>
  <Paragraphs>8</Paragraphs>
  <ScaleCrop>false</ScaleCrop>
  <Company>3GPP Support Team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24</cp:revision>
  <cp:lastPrinted>2411-12-31T22:59:00Z</cp:lastPrinted>
  <dcterms:created xsi:type="dcterms:W3CDTF">2025-05-23T11:38:00Z</dcterms:created>
  <dcterms:modified xsi:type="dcterms:W3CDTF">2026-01-29T16:55:00Z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